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FFCF7" w14:textId="77777777" w:rsidR="006120B4" w:rsidRDefault="006120B4" w:rsidP="00D250F4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rPr>
          <w:rFonts w:ascii="Arial" w:hAnsi="Arial" w:cs="Arial"/>
          <w:b/>
          <w:szCs w:val="24"/>
          <w:u w:val="single"/>
          <w:lang w:val="pt-BR"/>
        </w:rPr>
      </w:pPr>
    </w:p>
    <w:p w14:paraId="6EF3C402" w14:textId="77777777" w:rsidR="009D0F6E" w:rsidRDefault="009D0F6E" w:rsidP="009D0F6E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COMISSÃO PERMANENTE DE LICITAÇÕES</w:t>
      </w:r>
    </w:p>
    <w:p w14:paraId="18B3776A" w14:textId="77777777" w:rsidR="009D0F6E" w:rsidRDefault="009D0F6E" w:rsidP="009D0F6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7F8EC8F" w14:textId="77777777" w:rsidR="009D0F6E" w:rsidRDefault="009D0F6E" w:rsidP="009D0F6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397F5A0" w14:textId="77777777" w:rsidR="009D0F6E" w:rsidRDefault="009D0F6E" w:rsidP="009D0F6E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A14E70">
        <w:rPr>
          <w:rFonts w:ascii="Arial" w:hAnsi="Arial" w:cs="Arial"/>
          <w:b/>
          <w:szCs w:val="24"/>
          <w:u w:val="single"/>
          <w:lang w:val="pt-BR"/>
        </w:rPr>
        <w:t>DECLARAÇÃO DE CUMPRIMENTO DA LEI GERAL DE PROTEÇÃO DE DADOS – LEI N°.13.709/2018</w:t>
      </w:r>
    </w:p>
    <w:p w14:paraId="75A5C084" w14:textId="77777777" w:rsidR="00D250F4" w:rsidRDefault="00D250F4" w:rsidP="00D250F4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206CD38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BEABD29" w14:textId="77777777" w:rsidR="009D0F6E" w:rsidRDefault="004154F2" w:rsidP="009D0F6E">
      <w:pPr>
        <w:spacing w:line="360" w:lineRule="auto"/>
        <w:ind w:firstLine="709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2109BD"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r w:rsidR="00D250F4">
        <w:rPr>
          <w:rFonts w:ascii="Arial" w:hAnsi="Arial" w:cs="Arial"/>
          <w:sz w:val="24"/>
          <w:szCs w:val="24"/>
        </w:rPr>
        <w:t>Pvmto.</w:t>
      </w:r>
      <w:r w:rsidR="00432F82">
        <w:rPr>
          <w:rFonts w:ascii="Arial" w:hAnsi="Arial" w:cs="Arial"/>
          <w:sz w:val="24"/>
          <w:szCs w:val="24"/>
        </w:rPr>
        <w:t>2</w:t>
      </w:r>
      <w:r w:rsidR="00D250F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6120B4">
        <w:rPr>
          <w:rFonts w:ascii="Arial" w:hAnsi="Arial" w:cs="Arial"/>
          <w:snapToGrid w:val="0"/>
          <w:sz w:val="24"/>
          <w:szCs w:val="24"/>
        </w:rPr>
        <w:t xml:space="preserve"> </w:t>
      </w:r>
      <w:r w:rsidR="009D0F6E">
        <w:rPr>
          <w:rFonts w:ascii="Arial" w:hAnsi="Arial" w:cs="Arial"/>
          <w:snapToGrid w:val="0"/>
          <w:sz w:val="24"/>
          <w:szCs w:val="24"/>
        </w:rPr>
        <w:t>declara</w:t>
      </w:r>
      <w:r w:rsidR="009D0F6E" w:rsidRPr="00CD7528">
        <w:rPr>
          <w:rFonts w:ascii="Arial" w:hAnsi="Arial" w:cs="Arial"/>
          <w:snapToGrid w:val="0"/>
          <w:sz w:val="24"/>
          <w:szCs w:val="24"/>
        </w:rPr>
        <w:t>,</w:t>
      </w:r>
      <w:r w:rsidR="009D0F6E">
        <w:rPr>
          <w:rFonts w:ascii="Arial" w:hAnsi="Arial" w:cs="Arial"/>
          <w:snapToGrid w:val="0"/>
          <w:sz w:val="24"/>
          <w:szCs w:val="24"/>
        </w:rPr>
        <w:t xml:space="preserve"> </w:t>
      </w:r>
      <w:r w:rsidR="009D0F6E" w:rsidRPr="00E32E95">
        <w:rPr>
          <w:rFonts w:ascii="Arial" w:hAnsi="Arial" w:cs="Arial"/>
          <w:snapToGrid w:val="0"/>
          <w:sz w:val="24"/>
          <w:szCs w:val="24"/>
        </w:rPr>
        <w:t>para todos os efeitos legais que</w:t>
      </w:r>
      <w:r w:rsidR="009D0F6E"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1767869E" w14:textId="77777777" w:rsidR="009D0F6E" w:rsidRDefault="009D0F6E" w:rsidP="009D0F6E">
      <w:pPr>
        <w:spacing w:line="360" w:lineRule="auto"/>
        <w:ind w:firstLine="709"/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14:paraId="79A42221" w14:textId="77777777" w:rsidR="009D0F6E" w:rsidRPr="0036731C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731C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36731C">
        <w:rPr>
          <w:rFonts w:ascii="Arial" w:hAnsi="Arial" w:cs="Arial"/>
          <w:sz w:val="24"/>
          <w:szCs w:val="24"/>
        </w:rPr>
        <w:t>É vedado às partes a utilização de todo e qualquer dado pessoal repassado em decorrência da execução contratual para finalidade distinta daquela do objeto da contratação, sob pena de responsabilização administrativa, civil e criminal.</w:t>
      </w:r>
    </w:p>
    <w:p w14:paraId="28BE37D0" w14:textId="77777777" w:rsidR="009D0F6E" w:rsidRPr="0036731C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731C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Pr="0036731C">
        <w:rPr>
          <w:rFonts w:ascii="Arial" w:hAnsi="Arial" w:cs="Arial"/>
          <w:sz w:val="24"/>
          <w:szCs w:val="24"/>
        </w:rPr>
        <w:t>As partes se comprometem a manter sigilo e confidencialidade de todas as informações – em especial os dados pessoais e os dados pessoas sensíveis – repassados em decorrência da execução contratual, em consonância com o disposto na Lei n. 13.709/2018, sendo vedado o repasse das informações a outras empresas ou pessoas, salvo aquelas decorrentes de obrigações legais ou para viabilizar o cumprimento do edital/instrumento contratual.</w:t>
      </w:r>
    </w:p>
    <w:p w14:paraId="246FE8BA" w14:textId="77777777" w:rsidR="009D0F6E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43FE9F4" w14:textId="77777777" w:rsidR="009D0F6E" w:rsidRPr="0036731C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731C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36731C">
        <w:rPr>
          <w:rFonts w:ascii="Arial" w:hAnsi="Arial" w:cs="Arial"/>
          <w:sz w:val="24"/>
          <w:szCs w:val="24"/>
        </w:rPr>
        <w:t>As partes responderão administrativa e judicialmente, em caso de causarem danos patrimoniais, morais, individual ou coletivo, aos titulares de dados pessoais, repassados em decorrência da execução contratual, por inobservância à LGPD.</w:t>
      </w:r>
    </w:p>
    <w:p w14:paraId="52FF334B" w14:textId="77777777" w:rsidR="009D0F6E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35FB59D" w14:textId="77777777" w:rsidR="009D0F6E" w:rsidRPr="0036731C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731C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 xml:space="preserve"> </w:t>
      </w:r>
      <w:r w:rsidRPr="0036731C">
        <w:rPr>
          <w:rFonts w:ascii="Arial" w:hAnsi="Arial" w:cs="Arial"/>
          <w:sz w:val="24"/>
          <w:szCs w:val="24"/>
        </w:rPr>
        <w:t xml:space="preserve">Em atendimento ao disposto na Lei n. 13.709/2018 - Lei Geral de Proteção de Dados Pessoais (LGPD), o CONTRATANTE, para a execução do serviço objeto deste edital, terá acesso aos dados pessoais dos representantes da </w:t>
      </w:r>
      <w:r w:rsidRPr="0036731C">
        <w:rPr>
          <w:rFonts w:ascii="Arial" w:hAnsi="Arial" w:cs="Arial"/>
          <w:sz w:val="24"/>
          <w:szCs w:val="24"/>
        </w:rPr>
        <w:lastRenderedPageBreak/>
        <w:t>LICITANTE/CONTRATADA/DETENTORA DA ATA, tais como: número do CPF e do RG, endereço eletrônico, cópia do documento de identificação.</w:t>
      </w:r>
    </w:p>
    <w:p w14:paraId="29C71B0F" w14:textId="77777777" w:rsidR="009D0F6E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65CBD0" w14:textId="77777777" w:rsidR="009D0F6E" w:rsidRPr="0036731C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731C"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 xml:space="preserve"> </w:t>
      </w:r>
      <w:r w:rsidRPr="0036731C">
        <w:rPr>
          <w:rFonts w:ascii="Arial" w:hAnsi="Arial" w:cs="Arial"/>
          <w:sz w:val="24"/>
          <w:szCs w:val="24"/>
        </w:rPr>
        <w:t>A LICITANTE/CONTRATADA/DETENTORA DA ATA, declara que tem ciência da existência da Lei Geral de Proteção de Dados (LGPD) e, se compromete a adequar todos os procedimentos internos ao disposto na legislação, com intuito de proteção dos dados pessoais repassados pelo CONTRATANTE.</w:t>
      </w:r>
    </w:p>
    <w:p w14:paraId="1A48E1B3" w14:textId="77777777" w:rsidR="009D0F6E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9076285" w14:textId="77777777" w:rsidR="009D0F6E" w:rsidRPr="0036731C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731C"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 xml:space="preserve"> </w:t>
      </w:r>
      <w:r w:rsidRPr="0036731C">
        <w:rPr>
          <w:rFonts w:ascii="Arial" w:hAnsi="Arial" w:cs="Arial"/>
          <w:sz w:val="24"/>
          <w:szCs w:val="24"/>
        </w:rPr>
        <w:t>A LICITANTE/CONTRATADA/DETENTORA DA ATA, fica obrigada a comunicar ao CONTRATANTE, em até 24 (vinte e quatro) horas, qualquer</w:t>
      </w:r>
      <w:r>
        <w:rPr>
          <w:rFonts w:ascii="Arial" w:hAnsi="Arial" w:cs="Arial"/>
          <w:sz w:val="24"/>
          <w:szCs w:val="24"/>
        </w:rPr>
        <w:t xml:space="preserve"> </w:t>
      </w:r>
      <w:r w:rsidRPr="0036731C">
        <w:rPr>
          <w:rFonts w:ascii="Arial" w:hAnsi="Arial" w:cs="Arial"/>
          <w:sz w:val="24"/>
          <w:szCs w:val="24"/>
        </w:rPr>
        <w:t>incidente</w:t>
      </w:r>
    </w:p>
    <w:p w14:paraId="2B5B87FF" w14:textId="77777777" w:rsidR="009D0F6E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6731C">
        <w:rPr>
          <w:rFonts w:ascii="Arial" w:hAnsi="Arial" w:cs="Arial"/>
          <w:sz w:val="24"/>
          <w:szCs w:val="24"/>
        </w:rPr>
        <w:t>de</w:t>
      </w:r>
      <w:proofErr w:type="gramEnd"/>
      <w:r w:rsidRPr="0036731C">
        <w:rPr>
          <w:rFonts w:ascii="Arial" w:hAnsi="Arial" w:cs="Arial"/>
          <w:sz w:val="24"/>
          <w:szCs w:val="24"/>
        </w:rPr>
        <w:t xml:space="preserve"> acessos não autorizados aos dados pessoais, situações acidentais ou ilícitas de destruição, perda, alteração, comunicação ou qualquer forma de tratamento inadequado ou ilícito que possa vir a causar risco ou dano relevante aos Titulares de Dados Pessoais, apresentando as informações descritas nos incisos do 1° do art. 48 da LGPD, cabendo ao CONTRATANTE as demais obrigações de comunicação previstas no referido artigo.</w:t>
      </w:r>
    </w:p>
    <w:p w14:paraId="717D08E4" w14:textId="77777777" w:rsidR="009D0F6E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4CB0910" w14:textId="77777777" w:rsidR="009D0F6E" w:rsidRPr="00F46ECC" w:rsidRDefault="009D0F6E" w:rsidP="009D0F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279CED" w14:textId="77777777" w:rsidR="009D0F6E" w:rsidRDefault="009D0F6E" w:rsidP="009D0F6E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6BC226F" w14:textId="77777777" w:rsidR="009D0F6E" w:rsidRDefault="009D0F6E" w:rsidP="009D0F6E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A820392" w14:textId="77777777" w:rsidR="009D0F6E" w:rsidRPr="00CD7528" w:rsidRDefault="009D0F6E" w:rsidP="009D0F6E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58CFCCA2" w14:textId="77777777" w:rsidR="009D0F6E" w:rsidRDefault="009D0F6E" w:rsidP="009D0F6E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6EA3F77" w14:textId="77777777" w:rsidR="009D0F6E" w:rsidRDefault="009D0F6E" w:rsidP="009D0F6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Vitória, ES</w:t>
      </w:r>
    </w:p>
    <w:p w14:paraId="2D381FC0" w14:textId="051BF09F" w:rsidR="00F57BEF" w:rsidRDefault="00F57BEF" w:rsidP="009D0F6E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3ACAC" w14:textId="77777777" w:rsidR="00DD37F7" w:rsidRDefault="00DD37F7" w:rsidP="00307D16">
      <w:r>
        <w:separator/>
      </w:r>
    </w:p>
  </w:endnote>
  <w:endnote w:type="continuationSeparator" w:id="0">
    <w:p w14:paraId="248931B5" w14:textId="77777777" w:rsidR="00DD37F7" w:rsidRDefault="00DD37F7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5C515" w14:textId="77777777" w:rsidR="00DD37F7" w:rsidRDefault="00DD37F7" w:rsidP="00307D16">
      <w:r>
        <w:separator/>
      </w:r>
    </w:p>
  </w:footnote>
  <w:footnote w:type="continuationSeparator" w:id="0">
    <w:p w14:paraId="4AA69CB1" w14:textId="77777777" w:rsidR="00DD37F7" w:rsidRDefault="00DD37F7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0F6E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0F4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37F7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2</Pages>
  <Words>438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2025-01-17T19:56:00Z</cp:lastPrinted>
  <dcterms:created xsi:type="dcterms:W3CDTF">2025-01-17T20:23:00Z</dcterms:created>
  <dcterms:modified xsi:type="dcterms:W3CDTF">2025-01-17T20:23:00Z</dcterms:modified>
</cp:coreProperties>
</file>